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DF5" w:rsidRPr="00F16BF9" w:rsidRDefault="00BD3DF5">
      <w:pPr>
        <w:rPr>
          <w:rFonts w:ascii="Times New Roman" w:hAnsi="Times New Roman"/>
          <w:sz w:val="26"/>
          <w:szCs w:val="26"/>
        </w:rPr>
      </w:pPr>
    </w:p>
    <w:p w:rsidR="00BD3DF5" w:rsidRPr="00F16BF9" w:rsidRDefault="00BD3DF5" w:rsidP="003D04CE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/>
          <w:b/>
          <w:sz w:val="26"/>
          <w:szCs w:val="26"/>
        </w:rPr>
      </w:pPr>
      <w:r w:rsidRPr="00F16BF9">
        <w:rPr>
          <w:rFonts w:ascii="Times New Roman" w:hAnsi="Times New Roman"/>
          <w:b/>
          <w:sz w:val="26"/>
          <w:szCs w:val="26"/>
        </w:rPr>
        <w:t>С В Е Д Е Н И Я</w:t>
      </w:r>
    </w:p>
    <w:p w:rsidR="00BD3DF5" w:rsidRPr="00F16BF9" w:rsidRDefault="00BD3DF5" w:rsidP="003D04CE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/>
          <w:b/>
          <w:sz w:val="26"/>
          <w:szCs w:val="26"/>
        </w:rPr>
      </w:pPr>
      <w:r w:rsidRPr="00F16BF9">
        <w:rPr>
          <w:rFonts w:ascii="Times New Roman" w:hAnsi="Times New Roman"/>
          <w:b/>
          <w:sz w:val="26"/>
          <w:szCs w:val="26"/>
        </w:rPr>
        <w:t xml:space="preserve">            о доходах, расходах, об имуществе и обязательствах                                                                                                        имущественного характера   лиц,  замещающих должности                                                       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руководителей муниципальных  учреждений культуры </w:t>
      </w:r>
      <w:r w:rsidRPr="00F16BF9">
        <w:rPr>
          <w:rFonts w:ascii="Times New Roman" w:hAnsi="Times New Roman"/>
          <w:b/>
          <w:sz w:val="26"/>
          <w:szCs w:val="26"/>
        </w:rPr>
        <w:t>Унечского района</w:t>
      </w:r>
      <w:r>
        <w:rPr>
          <w:rFonts w:ascii="Times New Roman" w:hAnsi="Times New Roman"/>
          <w:b/>
          <w:sz w:val="26"/>
          <w:szCs w:val="26"/>
        </w:rPr>
        <w:t>, подведомственных МКУ «Отдел культуры»</w:t>
      </w:r>
      <w:r w:rsidRPr="00F16BF9">
        <w:rPr>
          <w:rFonts w:ascii="Times New Roman" w:hAnsi="Times New Roman"/>
          <w:b/>
          <w:sz w:val="26"/>
          <w:szCs w:val="26"/>
        </w:rPr>
        <w:t xml:space="preserve"> и членов их семей </w:t>
      </w:r>
    </w:p>
    <w:p w:rsidR="00BD3DF5" w:rsidRPr="00F16BF9" w:rsidRDefault="00BD3DF5" w:rsidP="003D04CE">
      <w:pPr>
        <w:spacing w:line="240" w:lineRule="exact"/>
        <w:ind w:right="3088" w:firstLine="1843"/>
        <w:jc w:val="center"/>
        <w:rPr>
          <w:rFonts w:ascii="Times New Roman" w:hAnsi="Times New Roman"/>
          <w:i/>
          <w:sz w:val="26"/>
          <w:szCs w:val="26"/>
        </w:rPr>
      </w:pPr>
      <w:r w:rsidRPr="00F16BF9">
        <w:rPr>
          <w:rFonts w:ascii="Times New Roman" w:hAnsi="Times New Roman"/>
          <w:sz w:val="26"/>
          <w:szCs w:val="26"/>
        </w:rPr>
        <w:t>с 01 января 2014 года по 31 декабря 2014 года</w:t>
      </w:r>
    </w:p>
    <w:p w:rsidR="00BD3DF5" w:rsidRPr="00F16BF9" w:rsidRDefault="00BD3DF5">
      <w:pPr>
        <w:rPr>
          <w:rFonts w:ascii="Times New Roman" w:hAnsi="Times New Roman"/>
          <w:sz w:val="26"/>
          <w:szCs w:val="26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0"/>
        <w:gridCol w:w="1650"/>
        <w:gridCol w:w="1258"/>
        <w:gridCol w:w="1932"/>
        <w:gridCol w:w="990"/>
        <w:gridCol w:w="880"/>
        <w:gridCol w:w="1540"/>
        <w:gridCol w:w="886"/>
        <w:gridCol w:w="874"/>
        <w:gridCol w:w="1789"/>
        <w:gridCol w:w="961"/>
        <w:gridCol w:w="1009"/>
        <w:gridCol w:w="993"/>
      </w:tblGrid>
      <w:tr w:rsidR="00BD3DF5" w:rsidRPr="00F16BF9" w:rsidTr="00711DD5">
        <w:trPr>
          <w:trHeight w:val="784"/>
        </w:trPr>
        <w:tc>
          <w:tcPr>
            <w:tcW w:w="1540" w:type="dxa"/>
            <w:vMerge w:val="restart"/>
          </w:tcPr>
          <w:p w:rsidR="00BD3DF5" w:rsidRPr="00F16BF9" w:rsidRDefault="00BD3DF5" w:rsidP="00DB7ABA">
            <w:pPr>
              <w:spacing w:before="12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Фамилия, имя, отчество муници-пального служащего </w:t>
            </w:r>
          </w:p>
          <w:p w:rsidR="00BD3DF5" w:rsidRPr="00F16BF9" w:rsidRDefault="00BD3DF5" w:rsidP="00DB7AB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(члены семьи без указания Ф.И.О.)</w:t>
            </w:r>
          </w:p>
        </w:tc>
        <w:tc>
          <w:tcPr>
            <w:tcW w:w="1650" w:type="dxa"/>
            <w:vMerge w:val="restart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Заме-щаемая должность</w:t>
            </w:r>
          </w:p>
        </w:tc>
        <w:tc>
          <w:tcPr>
            <w:tcW w:w="1258" w:type="dxa"/>
            <w:vMerge w:val="restart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Общая сумма декларированного дохода</w:t>
            </w:r>
          </w:p>
        </w:tc>
        <w:tc>
          <w:tcPr>
            <w:tcW w:w="3802" w:type="dxa"/>
            <w:gridSpan w:val="3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300" w:type="dxa"/>
            <w:gridSpan w:val="3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Недвижимое имущество, находящееся в пользовании</w:t>
            </w:r>
          </w:p>
        </w:tc>
        <w:tc>
          <w:tcPr>
            <w:tcW w:w="1789" w:type="dxa"/>
            <w:vMerge w:val="restart"/>
          </w:tcPr>
          <w:p w:rsidR="00BD3DF5" w:rsidRPr="00F16BF9" w:rsidRDefault="00BD3DF5" w:rsidP="00DB7AB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2963" w:type="dxa"/>
            <w:gridSpan w:val="3"/>
          </w:tcPr>
          <w:p w:rsidR="00BD3DF5" w:rsidRPr="00F16BF9" w:rsidRDefault="00BD3DF5" w:rsidP="00DB7AB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Приобретенное имущество</w:t>
            </w:r>
          </w:p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  <w:vMerge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0" w:type="dxa"/>
            <w:vMerge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8" w:type="dxa"/>
            <w:vMerge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2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вид объекта недвижимости</w:t>
            </w:r>
          </w:p>
        </w:tc>
        <w:tc>
          <w:tcPr>
            <w:tcW w:w="99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Площадь (кв.м)</w:t>
            </w:r>
          </w:p>
        </w:tc>
        <w:tc>
          <w:tcPr>
            <w:tcW w:w="880" w:type="dxa"/>
            <w:textDirection w:val="btLr"/>
          </w:tcPr>
          <w:p w:rsidR="00BD3DF5" w:rsidRPr="00F16BF9" w:rsidRDefault="00BD3DF5" w:rsidP="00016BC1">
            <w:pPr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страна распо-ложения</w:t>
            </w:r>
          </w:p>
        </w:tc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вид объекта недвижимости</w:t>
            </w:r>
          </w:p>
        </w:tc>
        <w:tc>
          <w:tcPr>
            <w:tcW w:w="886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пло-щадь (кв.м)</w:t>
            </w:r>
          </w:p>
        </w:tc>
        <w:tc>
          <w:tcPr>
            <w:tcW w:w="874" w:type="dxa"/>
            <w:textDirection w:val="btLr"/>
          </w:tcPr>
          <w:p w:rsidR="00BD3DF5" w:rsidRPr="00F16BF9" w:rsidRDefault="00BD3DF5" w:rsidP="00016BC1">
            <w:pPr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страна распо-ложения</w:t>
            </w:r>
          </w:p>
        </w:tc>
        <w:tc>
          <w:tcPr>
            <w:tcW w:w="1789" w:type="dxa"/>
            <w:vMerge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1" w:type="dxa"/>
            <w:textDirection w:val="btLr"/>
          </w:tcPr>
          <w:p w:rsidR="00BD3DF5" w:rsidRPr="00F16BF9" w:rsidRDefault="00BD3DF5" w:rsidP="00822532">
            <w:pPr>
              <w:spacing w:line="240" w:lineRule="auto"/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вид приобретенного имущества</w:t>
            </w:r>
          </w:p>
        </w:tc>
        <w:tc>
          <w:tcPr>
            <w:tcW w:w="1009" w:type="dxa"/>
            <w:textDirection w:val="btLr"/>
          </w:tcPr>
          <w:p w:rsidR="00BD3DF5" w:rsidRPr="00F16BF9" w:rsidRDefault="00BD3DF5" w:rsidP="00822532">
            <w:pPr>
              <w:spacing w:line="240" w:lineRule="auto"/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Площадь  объекта недвижимости (кв.м)</w:t>
            </w:r>
          </w:p>
        </w:tc>
        <w:tc>
          <w:tcPr>
            <w:tcW w:w="993" w:type="dxa"/>
            <w:textDirection w:val="btLr"/>
          </w:tcPr>
          <w:p w:rsidR="00BD3DF5" w:rsidRPr="00F16BF9" w:rsidRDefault="00BD3DF5" w:rsidP="00822532">
            <w:pPr>
              <w:spacing w:line="240" w:lineRule="auto"/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страна распо-ложения  объекта недвижимости</w:t>
            </w:r>
          </w:p>
        </w:tc>
      </w:tr>
      <w:tr w:rsidR="00BD3DF5" w:rsidRPr="00F16BF9" w:rsidTr="00711DD5">
        <w:trPr>
          <w:trHeight w:val="638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Акинши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на Наталия Евгеньевна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«Межпоселенческая центральная библиотека»</w:t>
            </w:r>
          </w:p>
        </w:tc>
        <w:tc>
          <w:tcPr>
            <w:tcW w:w="1258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487 589 руб. 00-00 коп.</w:t>
            </w:r>
          </w:p>
        </w:tc>
        <w:tc>
          <w:tcPr>
            <w:tcW w:w="1932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</w:tc>
        <w:tc>
          <w:tcPr>
            <w:tcW w:w="99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755 </w:t>
            </w:r>
          </w:p>
        </w:tc>
        <w:tc>
          <w:tcPr>
            <w:tcW w:w="88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Жилой дом</w:t>
            </w:r>
          </w:p>
        </w:tc>
        <w:tc>
          <w:tcPr>
            <w:tcW w:w="886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64,16</w:t>
            </w:r>
          </w:p>
        </w:tc>
        <w:tc>
          <w:tcPr>
            <w:tcW w:w="874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789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trHeight w:val="638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Голик Наталья Александровна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«Унечский краеведческий музей</w:t>
            </w:r>
          </w:p>
        </w:tc>
        <w:tc>
          <w:tcPr>
            <w:tcW w:w="1258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272 481руб. 90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Квартира </w:t>
            </w:r>
            <w:bookmarkStart w:id="0" w:name="_GoBack"/>
            <w:bookmarkEnd w:id="0"/>
            <w:r w:rsidRPr="00F16BF9">
              <w:rPr>
                <w:rFonts w:ascii="Times New Roman" w:hAnsi="Times New Roman"/>
                <w:sz w:val="26"/>
                <w:szCs w:val="26"/>
              </w:rPr>
              <w:t>1/3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муж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Механик Брянского регионального центра связи Московской дирекции связи ЦСС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377 968 руб. 36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54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Егорова Надежда Владимировна</w:t>
            </w:r>
          </w:p>
        </w:tc>
        <w:tc>
          <w:tcPr>
            <w:tcW w:w="1650" w:type="dxa"/>
          </w:tcPr>
          <w:p w:rsidR="00BD3DF5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МУК «Сельский дом культуры д. Слобода –Селецкая»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167 340 руб. 11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54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Клеутина Ирина Лазаревна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МОУ ДОД «Унечская детская школа искусств»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987 802 руб. 01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Трехкомнатная квартира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60,3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Лучкина Зинаида Матвеевна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«Унечское киновидеоучреждение»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329 720 руб. 13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Жилой дом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13,7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муж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пенсионер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107 902 руб. 00.коп.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54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ВАЗ 2114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324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Мыслив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ченко Александр Леонидович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МОУ ДОД «Унечская детская художественная школа»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468 902 руб.25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½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Гараж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Жилой дом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450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155</w:t>
            </w:r>
          </w:p>
          <w:p w:rsidR="00BD3DF5" w:rsidRPr="00F16BF9" w:rsidRDefault="00BD3DF5" w:rsidP="00702D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D3DF5" w:rsidRPr="00F16BF9" w:rsidRDefault="00BD3DF5" w:rsidP="00702DBE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42,6</w:t>
            </w:r>
          </w:p>
          <w:p w:rsidR="00BD3DF5" w:rsidRPr="00F16BF9" w:rsidRDefault="00BD3DF5" w:rsidP="00702DBE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17,5</w:t>
            </w:r>
          </w:p>
          <w:p w:rsidR="00BD3DF5" w:rsidRPr="00F16BF9" w:rsidRDefault="00BD3DF5" w:rsidP="00325411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Рено Логан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жена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пенсионер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114 601 руб. 16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54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Новикова Тамара Николаевна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«Унечский городской парк культуры и отдыха им. Уральских добровольцев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246 129 руб. 48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29,7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муж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Приёмщик локомо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тивов Московская дирекция тяги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350 000 руб. 00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29,7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Пежо-408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Нужнова Марина Викторовна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«Унечская городская библиотека»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  <w:lang w:val="en-US"/>
              </w:rPr>
              <w:t>Муж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Мастер СЛД г. Унеча ООО  «ВМХ- Сервис»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400 000 руб 00-коп.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Nissan Almera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дочь</w:t>
            </w:r>
          </w:p>
        </w:tc>
        <w:tc>
          <w:tcPr>
            <w:tcW w:w="165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сын</w:t>
            </w:r>
          </w:p>
        </w:tc>
        <w:tc>
          <w:tcPr>
            <w:tcW w:w="165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Осмоловская Елена Михайловна</w:t>
            </w:r>
          </w:p>
        </w:tc>
        <w:tc>
          <w:tcPr>
            <w:tcW w:w="165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«Унечская картинная галерея»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214 309 руб. 84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 под гараж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гараж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25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21,1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Жилой дом</w:t>
            </w:r>
          </w:p>
        </w:tc>
        <w:tc>
          <w:tcPr>
            <w:tcW w:w="886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84,4</w:t>
            </w:r>
          </w:p>
        </w:tc>
        <w:tc>
          <w:tcPr>
            <w:tcW w:w="874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Муж</w:t>
            </w:r>
          </w:p>
        </w:tc>
        <w:tc>
          <w:tcPr>
            <w:tcW w:w="165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Индиви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ду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льный предприни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матель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227 030 руб. 01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Однокомнатная квартира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Магазин «Славия»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119</w:t>
            </w:r>
          </w:p>
          <w:p w:rsidR="00BD3DF5" w:rsidRPr="00F16BF9" w:rsidRDefault="00BD3DF5" w:rsidP="0032541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D3DF5" w:rsidRPr="00F16BF9" w:rsidRDefault="00BD3DF5" w:rsidP="00325411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36,1</w:t>
            </w:r>
          </w:p>
          <w:p w:rsidR="00BD3DF5" w:rsidRPr="00F16BF9" w:rsidRDefault="00BD3DF5" w:rsidP="00325411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19,6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16BF9">
              <w:rPr>
                <w:rFonts w:ascii="Times New Roman" w:hAnsi="Times New Roman"/>
                <w:sz w:val="26"/>
                <w:szCs w:val="26"/>
                <w:lang w:val="en-US"/>
              </w:rPr>
              <w:t>HYNDAI IX 35</w:t>
            </w:r>
          </w:p>
        </w:tc>
        <w:tc>
          <w:tcPr>
            <w:tcW w:w="961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дочь</w:t>
            </w:r>
          </w:p>
        </w:tc>
        <w:tc>
          <w:tcPr>
            <w:tcW w:w="165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Жилой дом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84,4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789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Пузик Петр Герасимович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«Межпоселенческое культурно-досуговое учреждение культуры» 9клуб им. 1 Мая»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496 798 руб. 63 коп.</w:t>
            </w: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920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53,4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BD3DF5" w:rsidRPr="00F16BF9" w:rsidTr="00711DD5">
        <w:trPr>
          <w:cantSplit/>
          <w:trHeight w:val="1134"/>
        </w:trPr>
        <w:tc>
          <w:tcPr>
            <w:tcW w:w="154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Пузик Татьяна Юрьевна</w:t>
            </w:r>
          </w:p>
        </w:tc>
        <w:tc>
          <w:tcPr>
            <w:tcW w:w="1650" w:type="dxa"/>
          </w:tcPr>
          <w:p w:rsidR="00BD3DF5" w:rsidRPr="00F16BF9" w:rsidRDefault="00BD3DF5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Ведущий мет МУК «Межпоселенческое культурно-досуговое учреждение культуры» (клуб им. 1 Мая» </w:t>
            </w:r>
          </w:p>
        </w:tc>
        <w:tc>
          <w:tcPr>
            <w:tcW w:w="1258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316 848 руб. 82 коп.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2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комната в коммунальной квартире</w:t>
            </w:r>
          </w:p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комната в коммунальной квартире</w:t>
            </w:r>
          </w:p>
        </w:tc>
        <w:tc>
          <w:tcPr>
            <w:tcW w:w="99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28,7</w:t>
            </w:r>
          </w:p>
          <w:p w:rsidR="00BD3DF5" w:rsidRPr="00F16BF9" w:rsidRDefault="00BD3DF5" w:rsidP="003B3B7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28,9</w:t>
            </w:r>
          </w:p>
          <w:p w:rsidR="00BD3DF5" w:rsidRPr="00F16BF9" w:rsidRDefault="00BD3DF5" w:rsidP="003B3B7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D3DF5" w:rsidRPr="00F16BF9" w:rsidRDefault="00BD3DF5" w:rsidP="003B3B7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D3DF5" w:rsidRPr="00F16BF9" w:rsidRDefault="00BD3DF5" w:rsidP="003B3B7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22,9</w:t>
            </w:r>
          </w:p>
        </w:tc>
        <w:tc>
          <w:tcPr>
            <w:tcW w:w="88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BD3DF5" w:rsidRPr="00F16BF9" w:rsidRDefault="00BD3DF5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</w:tbl>
    <w:p w:rsidR="00BD3DF5" w:rsidRPr="00F16BF9" w:rsidRDefault="00BD3DF5">
      <w:pPr>
        <w:rPr>
          <w:rFonts w:ascii="Times New Roman" w:hAnsi="Times New Roman"/>
          <w:sz w:val="26"/>
          <w:szCs w:val="26"/>
        </w:rPr>
      </w:pPr>
    </w:p>
    <w:p w:rsidR="00BD3DF5" w:rsidRPr="00F16BF9" w:rsidRDefault="00BD3DF5">
      <w:pPr>
        <w:rPr>
          <w:rFonts w:ascii="Times New Roman" w:hAnsi="Times New Roman"/>
          <w:sz w:val="26"/>
          <w:szCs w:val="26"/>
        </w:rPr>
      </w:pPr>
    </w:p>
    <w:sectPr w:rsidR="00BD3DF5" w:rsidRPr="00F16BF9" w:rsidSect="003D04CE">
      <w:pgSz w:w="16838" w:h="11906" w:orient="landscape"/>
      <w:pgMar w:top="568" w:right="395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945"/>
    <w:rsid w:val="00016BC1"/>
    <w:rsid w:val="00042B6A"/>
    <w:rsid w:val="00067C4E"/>
    <w:rsid w:val="000C656F"/>
    <w:rsid w:val="000D5766"/>
    <w:rsid w:val="00114F6E"/>
    <w:rsid w:val="00131E2A"/>
    <w:rsid w:val="00223A01"/>
    <w:rsid w:val="0025127F"/>
    <w:rsid w:val="00257214"/>
    <w:rsid w:val="00270EAF"/>
    <w:rsid w:val="002B14AF"/>
    <w:rsid w:val="00315762"/>
    <w:rsid w:val="00325411"/>
    <w:rsid w:val="003B3B7A"/>
    <w:rsid w:val="003D04CE"/>
    <w:rsid w:val="00415995"/>
    <w:rsid w:val="00421D47"/>
    <w:rsid w:val="00481D85"/>
    <w:rsid w:val="0051115D"/>
    <w:rsid w:val="00517995"/>
    <w:rsid w:val="005D038D"/>
    <w:rsid w:val="006D4945"/>
    <w:rsid w:val="006D7C46"/>
    <w:rsid w:val="00702DBE"/>
    <w:rsid w:val="00711DD5"/>
    <w:rsid w:val="007432D8"/>
    <w:rsid w:val="0077422A"/>
    <w:rsid w:val="00803DAE"/>
    <w:rsid w:val="00822532"/>
    <w:rsid w:val="00874C85"/>
    <w:rsid w:val="008D570D"/>
    <w:rsid w:val="00921BF4"/>
    <w:rsid w:val="009F54B0"/>
    <w:rsid w:val="00AC7D19"/>
    <w:rsid w:val="00AE4114"/>
    <w:rsid w:val="00AF323D"/>
    <w:rsid w:val="00B35ED6"/>
    <w:rsid w:val="00B90970"/>
    <w:rsid w:val="00BD3DF5"/>
    <w:rsid w:val="00D5439D"/>
    <w:rsid w:val="00D7798D"/>
    <w:rsid w:val="00DB7ABA"/>
    <w:rsid w:val="00DE1C3D"/>
    <w:rsid w:val="00E47012"/>
    <w:rsid w:val="00E8716F"/>
    <w:rsid w:val="00EB065A"/>
    <w:rsid w:val="00F16BF9"/>
    <w:rsid w:val="00F54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F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190</TotalTime>
  <Pages>6</Pages>
  <Words>714</Words>
  <Characters>4072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ПономаренкоТВ</cp:lastModifiedBy>
  <cp:revision>17</cp:revision>
  <dcterms:created xsi:type="dcterms:W3CDTF">2015-04-28T17:41:00Z</dcterms:created>
  <dcterms:modified xsi:type="dcterms:W3CDTF">2015-05-13T13:48:00Z</dcterms:modified>
</cp:coreProperties>
</file>